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Stadtarchiv in der Messehalle 5B - Decken und Trockenbau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202606241030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Decken und Trockenbauarbeiten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